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B17E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IVY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6A83F3A1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2664EB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FA67C2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Cambridge, cutler(q.v.),</w:t>
      </w:r>
    </w:p>
    <w:p w14:paraId="6B6B55E4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Maste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Cambridge, baker(q.v.).</w:t>
      </w:r>
    </w:p>
    <w:p w14:paraId="0FCAF28F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7C80C9F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992433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0E9CDC" w14:textId="77777777" w:rsidR="000E0E43" w:rsidRDefault="000E0E43" w:rsidP="000E0E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26A766E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D7444" w14:textId="77777777" w:rsidR="000E0E43" w:rsidRDefault="000E0E43" w:rsidP="009139A6">
      <w:r>
        <w:separator/>
      </w:r>
    </w:p>
  </w:endnote>
  <w:endnote w:type="continuationSeparator" w:id="0">
    <w:p w14:paraId="2B225203" w14:textId="77777777" w:rsidR="000E0E43" w:rsidRDefault="000E0E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5D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BF53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673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2EF26" w14:textId="77777777" w:rsidR="000E0E43" w:rsidRDefault="000E0E43" w:rsidP="009139A6">
      <w:r>
        <w:separator/>
      </w:r>
    </w:p>
  </w:footnote>
  <w:footnote w:type="continuationSeparator" w:id="0">
    <w:p w14:paraId="235B63F7" w14:textId="77777777" w:rsidR="000E0E43" w:rsidRDefault="000E0E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FA9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3FB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5B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E43"/>
    <w:rsid w:val="000666E0"/>
    <w:rsid w:val="000E0E4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2717B"/>
  <w15:chartTrackingRefBased/>
  <w15:docId w15:val="{22DE8313-6348-47B6-A403-D64185A1A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0E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2022-07-05T14:02:00Z</dcterms:created>
  <dcterms:modified xsi:type="dcterms:W3CDTF">2022-07-05T14:03:00Z</dcterms:modified>
</cp:coreProperties>
</file>